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BF801" w14:textId="77777777" w:rsidR="00CF0BAB" w:rsidRDefault="00CF0BAB" w:rsidP="00CF0BA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BOTYLER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276211F" w14:textId="77777777" w:rsidR="00CF0BAB" w:rsidRDefault="00CF0BAB" w:rsidP="00CF0BA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Walton. Man-at-arms.</w:t>
      </w:r>
    </w:p>
    <w:p w14:paraId="78E1652B" w14:textId="77777777" w:rsidR="00CF0BAB" w:rsidRDefault="00CF0BAB" w:rsidP="00CF0BA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79F32AB0" w14:textId="77777777" w:rsidR="00CF0BAB" w:rsidRDefault="00CF0BAB" w:rsidP="00CF0BA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00B99CC0" w14:textId="77777777" w:rsidR="00CF0BAB" w:rsidRDefault="00CF0BAB" w:rsidP="00CF0BAB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6BBF1A22" w14:textId="77777777" w:rsidR="00CF0BAB" w:rsidRPr="00065994" w:rsidRDefault="00CF0BAB" w:rsidP="00CF0BA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1D5A86E3" w14:textId="77777777" w:rsidR="00CF0BAB" w:rsidRPr="00065994" w:rsidRDefault="00CF0BAB" w:rsidP="00CF0BA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4F56D22" w14:textId="77777777" w:rsidR="00CF0BAB" w:rsidRDefault="00CF0BAB" w:rsidP="00CF0BA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66893CF" w14:textId="77777777" w:rsidR="00CF0BAB" w:rsidRDefault="00CF0BAB" w:rsidP="00CF0BA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4FB399A" w14:textId="77777777" w:rsidR="00CF0BAB" w:rsidRDefault="00CF0BAB" w:rsidP="00CF0BA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DD94C6" w14:textId="77777777" w:rsidR="00CF0BAB" w:rsidRDefault="00CF0BAB" w:rsidP="00CF0BA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June 2023</w:t>
      </w:r>
    </w:p>
    <w:p w14:paraId="179716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6EB6" w14:textId="77777777" w:rsidR="00CF0BAB" w:rsidRDefault="00CF0BAB" w:rsidP="009139A6">
      <w:r>
        <w:separator/>
      </w:r>
    </w:p>
  </w:endnote>
  <w:endnote w:type="continuationSeparator" w:id="0">
    <w:p w14:paraId="4355A725" w14:textId="77777777" w:rsidR="00CF0BAB" w:rsidRDefault="00CF0B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EF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A8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67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E05E" w14:textId="77777777" w:rsidR="00CF0BAB" w:rsidRDefault="00CF0BAB" w:rsidP="009139A6">
      <w:r>
        <w:separator/>
      </w:r>
    </w:p>
  </w:footnote>
  <w:footnote w:type="continuationSeparator" w:id="0">
    <w:p w14:paraId="6C17461E" w14:textId="77777777" w:rsidR="00CF0BAB" w:rsidRDefault="00CF0B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B7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FC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BE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BA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0BA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D0F10"/>
  <w15:chartTrackingRefBased/>
  <w15:docId w15:val="{D0B1B12E-0A7C-46DB-AA0C-5F428B8C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2023-08-07T09:10:00Z</dcterms:created>
  <dcterms:modified xsi:type="dcterms:W3CDTF">2023-08-07T09:10:00Z</dcterms:modified>
</cp:coreProperties>
</file>